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26-162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Dachdichtungsarbeiten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Dachabdichtungsarbeiten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